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6613A" w14:textId="77777777" w:rsidR="002576A5" w:rsidRDefault="002576A5" w:rsidP="002576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CRAMER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026CE270" w14:textId="4507903D" w:rsidR="002576A5" w:rsidRDefault="002576A5" w:rsidP="002576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r w:rsidR="00823767">
        <w:rPr>
          <w:rFonts w:cs="Times New Roman"/>
          <w:szCs w:val="24"/>
        </w:rPr>
        <w:t>Butterwick</w:t>
      </w:r>
      <w:r>
        <w:rPr>
          <w:rFonts w:cs="Times New Roman"/>
          <w:szCs w:val="24"/>
        </w:rPr>
        <w:t>, Lincolnshire.</w:t>
      </w:r>
    </w:p>
    <w:p w14:paraId="26379989" w14:textId="77777777" w:rsidR="002576A5" w:rsidRDefault="002576A5" w:rsidP="002576A5">
      <w:pPr>
        <w:pStyle w:val="NoSpacing"/>
        <w:rPr>
          <w:rFonts w:cs="Times New Roman"/>
          <w:szCs w:val="24"/>
        </w:rPr>
      </w:pPr>
    </w:p>
    <w:p w14:paraId="3E09F51D" w14:textId="77777777" w:rsidR="002576A5" w:rsidRDefault="002576A5" w:rsidP="002576A5">
      <w:pPr>
        <w:pStyle w:val="NoSpacing"/>
        <w:rPr>
          <w:rFonts w:cs="Times New Roman"/>
          <w:szCs w:val="24"/>
        </w:rPr>
      </w:pPr>
    </w:p>
    <w:p w14:paraId="1F0D29F0" w14:textId="77777777" w:rsidR="002576A5" w:rsidRDefault="002576A5" w:rsidP="002576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Boston into lands of</w:t>
      </w:r>
    </w:p>
    <w:p w14:paraId="570E8BD7" w14:textId="77777777" w:rsidR="002576A5" w:rsidRDefault="002576A5" w:rsidP="002576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Ralph Neville, 2</w:t>
      </w:r>
      <w:r w:rsidRPr="00526233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Westmoreland.</w:t>
      </w:r>
    </w:p>
    <w:p w14:paraId="6417A506" w14:textId="77777777" w:rsidR="002576A5" w:rsidRDefault="002576A5" w:rsidP="002576A5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152)</w:t>
      </w:r>
    </w:p>
    <w:p w14:paraId="7A22C2EC" w14:textId="77777777" w:rsidR="002576A5" w:rsidRDefault="002576A5" w:rsidP="002576A5">
      <w:pPr>
        <w:pStyle w:val="NoSpacing"/>
        <w:rPr>
          <w:rFonts w:cs="Times New Roman"/>
          <w:szCs w:val="24"/>
        </w:rPr>
      </w:pPr>
    </w:p>
    <w:p w14:paraId="229CDF95" w14:textId="77777777" w:rsidR="002576A5" w:rsidRDefault="002576A5" w:rsidP="002576A5">
      <w:pPr>
        <w:pStyle w:val="NoSpacing"/>
        <w:rPr>
          <w:rFonts w:cs="Times New Roman"/>
          <w:szCs w:val="24"/>
        </w:rPr>
      </w:pPr>
    </w:p>
    <w:p w14:paraId="2D5E6FF8" w14:textId="2545051F" w:rsidR="006F7F56" w:rsidRPr="006F7F56" w:rsidRDefault="002576A5" w:rsidP="006F7F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August 2</w:t>
      </w:r>
      <w:r w:rsidR="00823767">
        <w:rPr>
          <w:rFonts w:cs="Times New Roman"/>
          <w:szCs w:val="24"/>
        </w:rPr>
        <w:t>023</w:t>
      </w:r>
    </w:p>
    <w:sectPr w:rsidR="006F7F56" w:rsidRPr="006F7F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F0D5F" w14:textId="77777777" w:rsidR="006F7F56" w:rsidRDefault="006F7F56" w:rsidP="009139A6">
      <w:r>
        <w:separator/>
      </w:r>
    </w:p>
  </w:endnote>
  <w:endnote w:type="continuationSeparator" w:id="0">
    <w:p w14:paraId="2D7F0B24" w14:textId="77777777" w:rsidR="006F7F56" w:rsidRDefault="006F7F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317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248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5BC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1060A" w14:textId="77777777" w:rsidR="006F7F56" w:rsidRDefault="006F7F56" w:rsidP="009139A6">
      <w:r>
        <w:separator/>
      </w:r>
    </w:p>
  </w:footnote>
  <w:footnote w:type="continuationSeparator" w:id="0">
    <w:p w14:paraId="5D2CFA6F" w14:textId="77777777" w:rsidR="006F7F56" w:rsidRDefault="006F7F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466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A78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C2C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F56"/>
    <w:rsid w:val="000666E0"/>
    <w:rsid w:val="002510B7"/>
    <w:rsid w:val="002576A5"/>
    <w:rsid w:val="00526233"/>
    <w:rsid w:val="005C130B"/>
    <w:rsid w:val="006F7F56"/>
    <w:rsid w:val="00823767"/>
    <w:rsid w:val="00826F5C"/>
    <w:rsid w:val="009139A6"/>
    <w:rsid w:val="009448BB"/>
    <w:rsid w:val="00947624"/>
    <w:rsid w:val="00A3176C"/>
    <w:rsid w:val="00AE65F8"/>
    <w:rsid w:val="00BA00AB"/>
    <w:rsid w:val="00CB4ED9"/>
    <w:rsid w:val="00CF563F"/>
    <w:rsid w:val="00E4499A"/>
    <w:rsid w:val="00EB3209"/>
    <w:rsid w:val="00F41096"/>
    <w:rsid w:val="00F5287F"/>
    <w:rsid w:val="00F6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C4822"/>
  <w15:chartTrackingRefBased/>
  <w15:docId w15:val="{97F60B3B-82AC-4AC7-AFEE-CC484DAAD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47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2023-08-06T19:45:00Z</dcterms:created>
  <dcterms:modified xsi:type="dcterms:W3CDTF">2023-08-06T20:54:00Z</dcterms:modified>
</cp:coreProperties>
</file>